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9BE0E" w14:textId="77777777" w:rsidR="00524F91" w:rsidRDefault="00524F91" w:rsidP="00524F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SWALOWE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D5CEB24" w14:textId="77777777" w:rsidR="00524F91" w:rsidRDefault="00524F91" w:rsidP="00524F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Cottered</w:t>
      </w:r>
      <w:proofErr w:type="spellEnd"/>
      <w:r>
        <w:rPr>
          <w:rFonts w:ascii="Times New Roman" w:hAnsi="Times New Roman" w:cs="Times New Roman"/>
        </w:rPr>
        <w:t>, Hertfordshire. Husbandman.</w:t>
      </w:r>
    </w:p>
    <w:p w14:paraId="60B58590" w14:textId="77777777" w:rsidR="00524F91" w:rsidRDefault="00524F91" w:rsidP="00524F91">
      <w:pPr>
        <w:rPr>
          <w:rFonts w:ascii="Times New Roman" w:hAnsi="Times New Roman" w:cs="Times New Roman"/>
        </w:rPr>
      </w:pPr>
    </w:p>
    <w:p w14:paraId="2ED1DC13" w14:textId="77777777" w:rsidR="00524F91" w:rsidRDefault="00524F91" w:rsidP="00524F91">
      <w:pPr>
        <w:rPr>
          <w:rFonts w:ascii="Times New Roman" w:hAnsi="Times New Roman" w:cs="Times New Roman"/>
        </w:rPr>
      </w:pPr>
    </w:p>
    <w:p w14:paraId="43F49AEC" w14:textId="77777777" w:rsidR="00524F91" w:rsidRDefault="00524F91" w:rsidP="00524F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Neuport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</w:rPr>
        <w:t>Webbe</w:t>
      </w:r>
      <w:proofErr w:type="spellEnd"/>
      <w:r>
        <w:rPr>
          <w:rFonts w:ascii="Times New Roman" w:hAnsi="Times New Roman" w:cs="Times New Roman"/>
        </w:rPr>
        <w:t xml:space="preserve"> of</w:t>
      </w:r>
    </w:p>
    <w:p w14:paraId="19E8174B" w14:textId="77777777" w:rsidR="00524F91" w:rsidRDefault="00524F91" w:rsidP="00524F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Cottered</w:t>
      </w:r>
      <w:proofErr w:type="spellEnd"/>
      <w:r>
        <w:rPr>
          <w:rFonts w:ascii="Times New Roman" w:hAnsi="Times New Roman" w:cs="Times New Roman"/>
        </w:rPr>
        <w:t xml:space="preserve">(q.v.), William Lane of </w:t>
      </w:r>
      <w:proofErr w:type="spellStart"/>
      <w:r>
        <w:rPr>
          <w:rFonts w:ascii="Times New Roman" w:hAnsi="Times New Roman" w:cs="Times New Roman"/>
        </w:rPr>
        <w:t>Cottered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Hiche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Therfield</w:t>
      </w:r>
      <w:proofErr w:type="spellEnd"/>
      <w:r>
        <w:rPr>
          <w:rFonts w:ascii="Times New Roman" w:hAnsi="Times New Roman" w:cs="Times New Roman"/>
        </w:rPr>
        <w:t>(q.v.).</w:t>
      </w:r>
    </w:p>
    <w:p w14:paraId="77D25DA0" w14:textId="77777777" w:rsidR="00524F91" w:rsidRDefault="00524F91" w:rsidP="00524F91">
      <w:pPr>
        <w:ind w:left="1440" w:hanging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(</w:t>
      </w:r>
      <w:hyperlink r:id="rId6" w:history="1">
        <w:r w:rsidRPr="004A7ACA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5C5ECAF8" w14:textId="77777777" w:rsidR="00524F91" w:rsidRDefault="00524F91" w:rsidP="00524F91">
      <w:pPr>
        <w:rPr>
          <w:rFonts w:ascii="Times New Roman" w:hAnsi="Times New Roman" w:cs="Times New Roman"/>
        </w:rPr>
      </w:pPr>
    </w:p>
    <w:p w14:paraId="3B9D7212" w14:textId="77777777" w:rsidR="00524F91" w:rsidRDefault="00524F91" w:rsidP="00524F91">
      <w:pPr>
        <w:rPr>
          <w:rFonts w:ascii="Times New Roman" w:hAnsi="Times New Roman" w:cs="Times New Roman"/>
        </w:rPr>
      </w:pPr>
    </w:p>
    <w:p w14:paraId="222DFE8C" w14:textId="77777777" w:rsidR="00524F91" w:rsidRDefault="00524F91" w:rsidP="00524F9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July 2018</w:t>
      </w:r>
    </w:p>
    <w:p w14:paraId="3D1E91A6" w14:textId="77777777" w:rsidR="006B2F86" w:rsidRPr="00E71FC3" w:rsidRDefault="00524F91" w:rsidP="00E71FC3">
      <w:pPr>
        <w:pStyle w:val="NoSpacing"/>
      </w:pPr>
      <w:bookmarkStart w:id="0" w:name="_GoBack"/>
      <w:bookmarkEnd w:id="0"/>
    </w:p>
    <w:sectPr w:rsidR="006B2F86" w:rsidRPr="00E71FC3" w:rsidSect="00524F91">
      <w:footerReference w:type="default" r:id="rId7"/>
      <w:pgSz w:w="11906" w:h="16838"/>
      <w:pgMar w:top="1440" w:right="119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8932CD" w14:textId="77777777" w:rsidR="00524F91" w:rsidRDefault="00524F91" w:rsidP="00E71FC3">
      <w:r>
        <w:separator/>
      </w:r>
    </w:p>
  </w:endnote>
  <w:endnote w:type="continuationSeparator" w:id="0">
    <w:p w14:paraId="14244748" w14:textId="77777777" w:rsidR="00524F91" w:rsidRDefault="00524F91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B058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C674EE" w14:textId="77777777" w:rsidR="00524F91" w:rsidRDefault="00524F91" w:rsidP="00E71FC3">
      <w:r>
        <w:separator/>
      </w:r>
    </w:p>
  </w:footnote>
  <w:footnote w:type="continuationSeparator" w:id="0">
    <w:p w14:paraId="73F8F5CE" w14:textId="77777777" w:rsidR="00524F91" w:rsidRDefault="00524F91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F91"/>
    <w:rsid w:val="001A7C09"/>
    <w:rsid w:val="00524F91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31CA6E"/>
  <w15:chartTrackingRefBased/>
  <w15:docId w15:val="{B8D6AFE9-2DC1-465D-83CD-C42B4AC3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24F91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24F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2018-08-03T20:28:00Z</dcterms:created>
  <dcterms:modified xsi:type="dcterms:W3CDTF">2018-08-03T20:28:00Z</dcterms:modified>
</cp:coreProperties>
</file>